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52AF3B07" w:rsidR="00693597" w:rsidRPr="0038761D" w:rsidRDefault="007807A2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31</w:t>
                            </w:r>
                            <w:r w:rsidR="00FA4E6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742439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.202</w:t>
                            </w:r>
                            <w:r w:rsidR="00386F43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52AF3B07" w:rsidR="00693597" w:rsidRPr="0038761D" w:rsidRDefault="007807A2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31</w:t>
                      </w:r>
                      <w:r w:rsidR="00FA4E6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8</w:t>
                      </w:r>
                      <w:r w:rsidR="00742439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.202</w:t>
                      </w:r>
                      <w:r w:rsidR="00386F43">
                        <w:rPr>
                          <w:rFonts w:ascii="Arial" w:hAnsi="Arial"/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Paint.Picture" ShapeID="_x0000_i1025" DrawAspect="Content" ObjectID="_1844429586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31A6507" w14:textId="77777777" w:rsidR="000D4CE4" w:rsidRDefault="00E42F08" w:rsidP="0044227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Lieferung,</w:t>
            </w:r>
            <w:r w:rsidR="00512241">
              <w:rPr>
                <w:rFonts w:ascii="Arial" w:hAnsi="Arial"/>
                <w:sz w:val="22"/>
                <w:szCs w:val="22"/>
              </w:rPr>
              <w:t xml:space="preserve"> Inbetriebnahme und Einweisung</w:t>
            </w:r>
          </w:p>
          <w:p w14:paraId="22451F27" w14:textId="6C1F8297" w:rsidR="000D6D48" w:rsidRPr="00BE7F7F" w:rsidRDefault="00A670FE" w:rsidP="00442277">
            <w:pPr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von </w:t>
            </w:r>
            <w:r w:rsidR="007807A2">
              <w:rPr>
                <w:rFonts w:ascii="Arial" w:hAnsi="Arial"/>
                <w:sz w:val="22"/>
                <w:szCs w:val="22"/>
              </w:rPr>
              <w:t>OP-Tischplatten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A677DB">
        <w:trPr>
          <w:cantSplit/>
          <w:trHeight w:val="115"/>
        </w:trPr>
        <w:tc>
          <w:tcPr>
            <w:tcW w:w="2640" w:type="dxa"/>
          </w:tcPr>
          <w:p w14:paraId="2170C8DC" w14:textId="3937070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Nr.:</w:t>
            </w:r>
          </w:p>
        </w:tc>
        <w:tc>
          <w:tcPr>
            <w:tcW w:w="6572" w:type="dxa"/>
            <w:vAlign w:val="center"/>
          </w:tcPr>
          <w:p w14:paraId="7ED66C0C" w14:textId="1860C2E8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386F43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7807A2">
              <w:rPr>
                <w:rFonts w:ascii="Arial" w:hAnsi="Arial"/>
                <w:sz w:val="22"/>
                <w:szCs w:val="22"/>
              </w:rPr>
              <w:t>55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F76F95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0F15586F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Angebot des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proofErr w:type="gramStart"/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</w:t>
      </w:r>
      <w:proofErr w:type="gramEnd"/>
      <w:r w:rsidR="00551C5B">
        <w:rPr>
          <w:rFonts w:ascii="Arial" w:hAnsi="Arial"/>
          <w:b/>
          <w:sz w:val="16"/>
          <w:szCs w:val="16"/>
        </w:rPr>
        <w:t xml:space="preserve">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81E"/>
    <w:rsid w:val="00082AE8"/>
    <w:rsid w:val="000A27DC"/>
    <w:rsid w:val="000B2254"/>
    <w:rsid w:val="000C0EE3"/>
    <w:rsid w:val="000C72CB"/>
    <w:rsid w:val="000D4CE4"/>
    <w:rsid w:val="000D6D48"/>
    <w:rsid w:val="000F1A04"/>
    <w:rsid w:val="00115F72"/>
    <w:rsid w:val="001574D1"/>
    <w:rsid w:val="001A086F"/>
    <w:rsid w:val="00215927"/>
    <w:rsid w:val="00247C5A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74ED8"/>
    <w:rsid w:val="00380EF6"/>
    <w:rsid w:val="00386F43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56C5"/>
    <w:rsid w:val="00693597"/>
    <w:rsid w:val="006B06EA"/>
    <w:rsid w:val="006B5548"/>
    <w:rsid w:val="006C326E"/>
    <w:rsid w:val="006D0381"/>
    <w:rsid w:val="00703028"/>
    <w:rsid w:val="0072605E"/>
    <w:rsid w:val="0073792F"/>
    <w:rsid w:val="00742439"/>
    <w:rsid w:val="007464DB"/>
    <w:rsid w:val="00763C4A"/>
    <w:rsid w:val="00770A17"/>
    <w:rsid w:val="0077134F"/>
    <w:rsid w:val="007807A2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0FE"/>
    <w:rsid w:val="00A677DB"/>
    <w:rsid w:val="00AA029F"/>
    <w:rsid w:val="00AA3494"/>
    <w:rsid w:val="00B25229"/>
    <w:rsid w:val="00B3595D"/>
    <w:rsid w:val="00B626CD"/>
    <w:rsid w:val="00BD6B9A"/>
    <w:rsid w:val="00BE4FA1"/>
    <w:rsid w:val="00BE7F7F"/>
    <w:rsid w:val="00C07602"/>
    <w:rsid w:val="00C20763"/>
    <w:rsid w:val="00C3702E"/>
    <w:rsid w:val="00C81DCF"/>
    <w:rsid w:val="00C85152"/>
    <w:rsid w:val="00C966C8"/>
    <w:rsid w:val="00CB31DF"/>
    <w:rsid w:val="00D53080"/>
    <w:rsid w:val="00E42F08"/>
    <w:rsid w:val="00E75113"/>
    <w:rsid w:val="00E944E1"/>
    <w:rsid w:val="00EC596F"/>
    <w:rsid w:val="00EC6DB8"/>
    <w:rsid w:val="00ED3081"/>
    <w:rsid w:val="00EE7820"/>
    <w:rsid w:val="00F31CE2"/>
    <w:rsid w:val="00F619B0"/>
    <w:rsid w:val="00F76F95"/>
    <w:rsid w:val="00FA144C"/>
    <w:rsid w:val="00FA4E69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271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/>
  <cp:keywords/>
  <cp:lastModifiedBy>Bekermann, Tobias</cp:lastModifiedBy>
  <cp:revision>38</cp:revision>
  <cp:lastPrinted>2007-08-30T12:19:00Z</cp:lastPrinted>
  <dcterms:created xsi:type="dcterms:W3CDTF">2021-03-22T09:54:00Z</dcterms:created>
  <dcterms:modified xsi:type="dcterms:W3CDTF">2026-07-01T14:47:00Z</dcterms:modified>
</cp:coreProperties>
</file>